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EB" w:rsidRDefault="00BA54EB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BA54EB" w:rsidRDefault="00BA54EB" w:rsidP="007E1FF4">
      <w:pPr>
        <w:rPr>
          <w:sz w:val="10"/>
          <w:szCs w:val="10"/>
        </w:rPr>
      </w:pPr>
    </w:p>
    <w:p w:rsidR="00BA54EB" w:rsidRDefault="00BA54EB" w:rsidP="007E1FF4">
      <w:pPr>
        <w:pStyle w:val="Title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BA54EB" w:rsidRDefault="00BA54EB" w:rsidP="007E1FF4">
      <w:pPr>
        <w:pStyle w:val="Sub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BA54EB" w:rsidRDefault="00BA54EB" w:rsidP="007E1FF4">
      <w:pPr>
        <w:pStyle w:val="Subtitle"/>
        <w:rPr>
          <w:b w:val="0"/>
          <w:bCs w:val="0"/>
          <w:sz w:val="28"/>
          <w:szCs w:val="28"/>
        </w:rPr>
      </w:pPr>
    </w:p>
    <w:p w:rsidR="00BA54EB" w:rsidRPr="001A0A12" w:rsidRDefault="00BA54EB" w:rsidP="007E1FF4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Н </w:t>
      </w:r>
      <w:r w:rsidRPr="001A0A12">
        <w:rPr>
          <w:sz w:val="32"/>
          <w:szCs w:val="32"/>
        </w:rPr>
        <w:t xml:space="preserve">Я                            </w:t>
      </w:r>
    </w:p>
    <w:p w:rsidR="00BA54EB" w:rsidRDefault="00BA54EB" w:rsidP="007E1FF4">
      <w:pPr>
        <w:spacing w:before="60"/>
        <w:rPr>
          <w:sz w:val="28"/>
          <w:szCs w:val="28"/>
          <w:u w:val="single"/>
        </w:rPr>
      </w:pPr>
    </w:p>
    <w:p w:rsidR="00BA54EB" w:rsidRDefault="00BA54EB" w:rsidP="007E1FF4">
      <w:pPr>
        <w:rPr>
          <w:sz w:val="28"/>
          <w:szCs w:val="28"/>
        </w:rPr>
      </w:pPr>
      <w:r>
        <w:rPr>
          <w:sz w:val="28"/>
          <w:szCs w:val="28"/>
        </w:rPr>
        <w:t>21 серпня 2026 року                 м. Нововолинськ                                            № 739</w:t>
      </w:r>
    </w:p>
    <w:p w:rsidR="00BA54EB" w:rsidRDefault="00BA54EB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BA54EB" w:rsidRDefault="00BA54EB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BA54EB" w:rsidRDefault="00BA54EB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  <w:bookmarkStart w:id="0" w:name="_GoBack"/>
      <w:bookmarkEnd w:id="0"/>
    </w:p>
    <w:p w:rsidR="00BA54EB" w:rsidRDefault="00BA54EB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BA54EB" w:rsidRDefault="00BA54EB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BA54EB" w:rsidRDefault="00BA54EB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54EB" w:rsidRDefault="00BA54EB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Укрпрофради від 11.12.1984 № 470 (зі змінами), враховуючи пропозиції громадської комісії з житлово-побутових питань згідно протоколу від 12.08.2026 № 12, виконавчий комітет міської ради</w:t>
      </w:r>
    </w:p>
    <w:p w:rsidR="00BA54EB" w:rsidRDefault="00BA54EB" w:rsidP="007E1FF4">
      <w:pPr>
        <w:ind w:firstLine="360"/>
        <w:jc w:val="both"/>
        <w:rPr>
          <w:sz w:val="28"/>
          <w:szCs w:val="28"/>
        </w:rPr>
      </w:pPr>
    </w:p>
    <w:p w:rsidR="00BA54EB" w:rsidRDefault="00BA54EB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BA54EB" w:rsidRDefault="00BA54EB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54EB" w:rsidRDefault="00BA54EB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BA54EB" w:rsidRDefault="00BA54EB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BA54EB" w:rsidRDefault="00BA54EB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BA54EB" w:rsidRDefault="00BA54EB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Визнати таким, що втратило чинність рішення виконавчого комітету міської ради від 06.08.2026 № 694.</w:t>
      </w:r>
    </w:p>
    <w:p w:rsidR="00BA54EB" w:rsidRDefault="00BA54EB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Степюк. </w:t>
      </w:r>
    </w:p>
    <w:p w:rsidR="00BA54EB" w:rsidRDefault="00BA54EB" w:rsidP="007E1FF4">
      <w:pPr>
        <w:jc w:val="both"/>
        <w:rPr>
          <w:sz w:val="28"/>
          <w:szCs w:val="28"/>
        </w:rPr>
      </w:pPr>
    </w:p>
    <w:p w:rsidR="00BA54EB" w:rsidRDefault="00BA54EB" w:rsidP="007E1FF4">
      <w:pPr>
        <w:jc w:val="both"/>
        <w:rPr>
          <w:sz w:val="28"/>
          <w:szCs w:val="28"/>
        </w:rPr>
      </w:pPr>
    </w:p>
    <w:p w:rsidR="00BA54EB" w:rsidRPr="00BF294E" w:rsidRDefault="00BA54EB" w:rsidP="007E1FF4">
      <w:pPr>
        <w:jc w:val="both"/>
        <w:rPr>
          <w:sz w:val="24"/>
          <w:szCs w:val="24"/>
        </w:rPr>
      </w:pPr>
      <w:r w:rsidRPr="005B0B22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BA54EB" w:rsidRDefault="00BA54EB" w:rsidP="002308F4">
      <w:pPr>
        <w:rPr>
          <w:sz w:val="22"/>
          <w:szCs w:val="24"/>
        </w:rPr>
      </w:pPr>
    </w:p>
    <w:p w:rsidR="00BA54EB" w:rsidRDefault="00BA54EB" w:rsidP="002308F4">
      <w:pPr>
        <w:rPr>
          <w:sz w:val="22"/>
          <w:szCs w:val="24"/>
        </w:rPr>
      </w:pPr>
    </w:p>
    <w:p w:rsidR="00BA54EB" w:rsidRPr="000D02A3" w:rsidRDefault="00BA54EB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>Катерина Алексейчук</w:t>
      </w:r>
      <w:r w:rsidRPr="000D02A3">
        <w:rPr>
          <w:sz w:val="22"/>
          <w:szCs w:val="24"/>
        </w:rPr>
        <w:br/>
        <w:t xml:space="preserve"> 41 201</w:t>
      </w:r>
    </w:p>
    <w:p w:rsidR="00BA54EB" w:rsidRPr="007E1FF4" w:rsidRDefault="00BA54EB" w:rsidP="007E1FF4"/>
    <w:sectPr w:rsidR="00BA54EB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6D14"/>
    <w:rsid w:val="000008A2"/>
    <w:rsid w:val="000613D4"/>
    <w:rsid w:val="0008756D"/>
    <w:rsid w:val="000D02A3"/>
    <w:rsid w:val="00166C05"/>
    <w:rsid w:val="00193E25"/>
    <w:rsid w:val="001A0A12"/>
    <w:rsid w:val="001B02F7"/>
    <w:rsid w:val="002016AF"/>
    <w:rsid w:val="002308F4"/>
    <w:rsid w:val="002722B8"/>
    <w:rsid w:val="003C5C1C"/>
    <w:rsid w:val="003F1939"/>
    <w:rsid w:val="003F3E7B"/>
    <w:rsid w:val="004346FB"/>
    <w:rsid w:val="004A4F74"/>
    <w:rsid w:val="004B0EFF"/>
    <w:rsid w:val="004B2081"/>
    <w:rsid w:val="004B2232"/>
    <w:rsid w:val="004E6405"/>
    <w:rsid w:val="005727FA"/>
    <w:rsid w:val="00580C21"/>
    <w:rsid w:val="005B0B22"/>
    <w:rsid w:val="005C48D0"/>
    <w:rsid w:val="00626D14"/>
    <w:rsid w:val="00686893"/>
    <w:rsid w:val="006A42AE"/>
    <w:rsid w:val="006B6229"/>
    <w:rsid w:val="006F395B"/>
    <w:rsid w:val="0071742C"/>
    <w:rsid w:val="007E1FF4"/>
    <w:rsid w:val="0087316F"/>
    <w:rsid w:val="00881EB6"/>
    <w:rsid w:val="009317A1"/>
    <w:rsid w:val="009B64E6"/>
    <w:rsid w:val="00A110E7"/>
    <w:rsid w:val="00A25A06"/>
    <w:rsid w:val="00AD25A1"/>
    <w:rsid w:val="00BA54EB"/>
    <w:rsid w:val="00BE455B"/>
    <w:rsid w:val="00BF294E"/>
    <w:rsid w:val="00C12620"/>
    <w:rsid w:val="00C2681F"/>
    <w:rsid w:val="00CA3D3C"/>
    <w:rsid w:val="00CC0575"/>
    <w:rsid w:val="00CE02FB"/>
    <w:rsid w:val="00D3565E"/>
    <w:rsid w:val="00D7574E"/>
    <w:rsid w:val="00D864F6"/>
    <w:rsid w:val="00EA0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D25A1"/>
    <w:rPr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99"/>
    <w:locked/>
    <w:rsid w:val="00AD25A1"/>
    <w:rPr>
      <w:b/>
      <w:sz w:val="22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D25A1"/>
    <w:rPr>
      <w:b/>
      <w:caps/>
      <w:sz w:val="22"/>
      <w:lang w:eastAsia="ru-RU"/>
    </w:rPr>
  </w:style>
  <w:style w:type="paragraph" w:customStyle="1" w:styleId="4">
    <w:name w:val="заголовок 4"/>
    <w:basedOn w:val="Normal"/>
    <w:next w:val="Normal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Normal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locked/>
    <w:rsid w:val="00580C21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0C21"/>
    <w:rPr>
      <w:rFonts w:ascii="Segoe UI" w:hAnsi="Segoe UI"/>
      <w:sz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3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1161</Words>
  <Characters>663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18</cp:lastModifiedBy>
  <cp:revision>29</cp:revision>
  <cp:lastPrinted>2026-07-30T12:40:00Z</cp:lastPrinted>
  <dcterms:created xsi:type="dcterms:W3CDTF">2026-01-29T08:39:00Z</dcterms:created>
  <dcterms:modified xsi:type="dcterms:W3CDTF">2026-08-24T12:26:00Z</dcterms:modified>
</cp:coreProperties>
</file>